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Wetherby and Easingwold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Wetherby and Easingwold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Wetherby and Easingwold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Wetherby and Easingwold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Wetherby and Easingwold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Wetherby and Easingwold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40.0% </w:t>
      </w:r>
      <w:r w:rsidRPr="004747BF">
        <w:rPr>
          <w:rFonts w:ascii="Libre Franklin Light" w:eastAsia="Times New Roman" w:hAnsi="Libre Franklin Light" w:cs="Calibri Light"/>
        </w:rPr>
        <w:t xml:space="preserve">of those respondents classified as PGSI 8+ in Wetherby and Easingwold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Wetherby and Easingwold is estimated to be </w:t>
      </w:r>
      <w:r w:rsidRPr="00773DF7">
        <w:rPr>
          <w:rFonts w:ascii="Libre Franklin Light" w:eastAsia="Times New Roman" w:hAnsi="Libre Franklin Light" w:cs="Calibri Light"/>
          <w:b/>
          <w:bCs/>
          <w:color w:val="C45911" w:themeColor="accent2" w:themeShade="BF"/>
        </w:rPr>
        <w:t xml:space="preserve">£789,943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Wetherby and Easingwold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Wetherby and Easingwold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Wetherby and Easingwold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Wetherby and Easingwold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therby and Easingwo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Wetherby and Easingwold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therby and Easingwo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Wetherby and Easingwold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Wetherby and Easingwold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therby and Easingwo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Wetherby and Easingwold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Wetherby and Easingwold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Wetherby and Easingwold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28.6%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Wetherby and Easingwold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Wetherby and Easingwold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Wetherby and Easingwold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£789,943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Wetherby and Easingwold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£266,094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£19,062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£476,730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£789,943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Wetherby and Easingwold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Wetherby and Easingwold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Wetherby and Easingwold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Wetherby and Easingwold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Wetherby and Easingwold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Wetherby and Easingwold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Wetherby and Easingwold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Wetherby and Easingwold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Wetherby and Easingwold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Wetherby and Easingwold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Wetherby and Easingwold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Wetherby and Easingwold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2498676-5056-47E8-9220-7A0C413EFD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